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D24" w:rsidRDefault="00705D24" w:rsidP="00705D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Elizabeth BLOUNT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05D24" w:rsidRDefault="00705D24" w:rsidP="00705D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Widow.</w:t>
      </w:r>
    </w:p>
    <w:p w:rsidR="00705D24" w:rsidRDefault="00705D24" w:rsidP="00705D24">
      <w:pPr>
        <w:rPr>
          <w:rFonts w:ascii="Times New Roman" w:hAnsi="Times New Roman" w:cs="Times New Roman"/>
        </w:rPr>
      </w:pPr>
    </w:p>
    <w:p w:rsidR="00705D24" w:rsidRDefault="00705D24" w:rsidP="00705D24">
      <w:pPr>
        <w:rPr>
          <w:rFonts w:ascii="Times New Roman" w:hAnsi="Times New Roman" w:cs="Times New Roman"/>
        </w:rPr>
      </w:pPr>
    </w:p>
    <w:p w:rsidR="00705D24" w:rsidRDefault="00705D24" w:rsidP="00705D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Humphrey Blount of Worcestershire(q.v.).</w:t>
      </w:r>
    </w:p>
    <w:p w:rsidR="00705D24" w:rsidRDefault="00705D24" w:rsidP="00705D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705D24" w:rsidRDefault="00705D24" w:rsidP="00705D24">
      <w:pPr>
        <w:rPr>
          <w:rFonts w:ascii="Times New Roman" w:hAnsi="Times New Roman" w:cs="Times New Roman"/>
        </w:rPr>
      </w:pPr>
    </w:p>
    <w:p w:rsidR="00705D24" w:rsidRDefault="00705D24" w:rsidP="00705D24">
      <w:pPr>
        <w:rPr>
          <w:rFonts w:ascii="Times New Roman" w:hAnsi="Times New Roman" w:cs="Times New Roman"/>
        </w:rPr>
      </w:pPr>
    </w:p>
    <w:p w:rsidR="00705D24" w:rsidRDefault="00705D24" w:rsidP="00705D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She and Humphrey Cotes of Woodcote, Shropshire(q.v.), as Humphrey’s </w:t>
      </w:r>
    </w:p>
    <w:p w:rsidR="00705D24" w:rsidRDefault="00705D24" w:rsidP="00705D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executors, made a plaint of debt against Sir John Gresley of </w:t>
      </w:r>
      <w:proofErr w:type="spellStart"/>
      <w:r>
        <w:rPr>
          <w:rFonts w:ascii="Times New Roman" w:hAnsi="Times New Roman" w:cs="Times New Roman"/>
        </w:rPr>
        <w:t>Drakelow</w:t>
      </w:r>
      <w:proofErr w:type="spellEnd"/>
      <w:r>
        <w:rPr>
          <w:rFonts w:ascii="Times New Roman" w:hAnsi="Times New Roman" w:cs="Times New Roman"/>
        </w:rPr>
        <w:t>,</w:t>
      </w:r>
    </w:p>
    <w:p w:rsidR="00705D24" w:rsidRDefault="00705D24" w:rsidP="00705D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Derbyshire.  (ibid.)</w:t>
      </w:r>
    </w:p>
    <w:p w:rsidR="00705D24" w:rsidRDefault="00705D24" w:rsidP="00705D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James Blount of London(q.v.) brought a plaint of debt recognisance against</w:t>
      </w:r>
    </w:p>
    <w:p w:rsidR="00705D24" w:rsidRDefault="00705D24" w:rsidP="00705D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her.  (ibid.)</w:t>
      </w:r>
    </w:p>
    <w:p w:rsidR="00705D24" w:rsidRDefault="00705D24" w:rsidP="00705D24">
      <w:pPr>
        <w:rPr>
          <w:rFonts w:ascii="Times New Roman" w:hAnsi="Times New Roman" w:cs="Times New Roman"/>
        </w:rPr>
      </w:pPr>
    </w:p>
    <w:p w:rsidR="00705D24" w:rsidRDefault="00705D24" w:rsidP="00705D24">
      <w:pPr>
        <w:rPr>
          <w:rFonts w:ascii="Times New Roman" w:hAnsi="Times New Roman" w:cs="Times New Roman"/>
        </w:rPr>
      </w:pPr>
    </w:p>
    <w:p w:rsidR="00705D24" w:rsidRDefault="00705D24" w:rsidP="00705D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February 2017</w:t>
      </w:r>
    </w:p>
    <w:p w:rsidR="006B2F86" w:rsidRPr="00E71FC3" w:rsidRDefault="00705D2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D24" w:rsidRDefault="00705D24" w:rsidP="00E71FC3">
      <w:r>
        <w:separator/>
      </w:r>
    </w:p>
  </w:endnote>
  <w:endnote w:type="continuationSeparator" w:id="0">
    <w:p w:rsidR="00705D24" w:rsidRDefault="00705D2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D24" w:rsidRDefault="00705D24" w:rsidP="00E71FC3">
      <w:r>
        <w:separator/>
      </w:r>
    </w:p>
  </w:footnote>
  <w:footnote w:type="continuationSeparator" w:id="0">
    <w:p w:rsidR="00705D24" w:rsidRDefault="00705D2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D24"/>
    <w:rsid w:val="001A7C09"/>
    <w:rsid w:val="00577BD5"/>
    <w:rsid w:val="00656CBA"/>
    <w:rsid w:val="006A1F77"/>
    <w:rsid w:val="00705D24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3992F8-42C2-4859-94E2-16EA26B85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05D2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2017-02-27T21:34:00Z</dcterms:created>
  <dcterms:modified xsi:type="dcterms:W3CDTF">2017-02-27T21:35:00Z</dcterms:modified>
</cp:coreProperties>
</file>